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B3D4C" w14:textId="77777777" w:rsidR="00790619" w:rsidRDefault="00790619" w:rsidP="00790619">
      <w:pPr>
        <w:pStyle w:val="NoSpacing"/>
      </w:pPr>
      <w:r>
        <w:rPr>
          <w:u w:val="single"/>
        </w:rPr>
        <w:t>Thomas SHIRWINDE</w:t>
      </w:r>
      <w:r>
        <w:t xml:space="preserve">    </w:t>
      </w:r>
      <w:proofErr w:type="gramStart"/>
      <w:r>
        <w:t xml:space="preserve">   (</w:t>
      </w:r>
      <w:proofErr w:type="gramEnd"/>
      <w:r>
        <w:t>fl.1447)</w:t>
      </w:r>
    </w:p>
    <w:p w14:paraId="7C2B779B" w14:textId="77777777" w:rsidR="00790619" w:rsidRDefault="00790619" w:rsidP="00790619">
      <w:pPr>
        <w:pStyle w:val="NoSpacing"/>
      </w:pPr>
      <w:r>
        <w:t>of London. Mercer.</w:t>
      </w:r>
    </w:p>
    <w:p w14:paraId="2A985DD6" w14:textId="77777777" w:rsidR="00790619" w:rsidRDefault="00790619" w:rsidP="00790619">
      <w:pPr>
        <w:pStyle w:val="NoSpacing"/>
      </w:pPr>
    </w:p>
    <w:p w14:paraId="32549D34" w14:textId="77777777" w:rsidR="00790619" w:rsidRDefault="00790619" w:rsidP="00790619">
      <w:pPr>
        <w:pStyle w:val="NoSpacing"/>
      </w:pPr>
    </w:p>
    <w:p w14:paraId="731FB226" w14:textId="77777777" w:rsidR="00790619" w:rsidRDefault="00790619" w:rsidP="00790619">
      <w:pPr>
        <w:pStyle w:val="NoSpacing"/>
      </w:pPr>
      <w:r>
        <w:t>18 Dec.1447</w:t>
      </w:r>
      <w:r>
        <w:tab/>
        <w:t xml:space="preserve">He, Thomas </w:t>
      </w:r>
      <w:proofErr w:type="spellStart"/>
      <w:r>
        <w:t>Onhand</w:t>
      </w:r>
      <w:proofErr w:type="spellEnd"/>
      <w:r>
        <w:t xml:space="preserve">(q.v.), Augustine Stratton(q.v.) and Walter </w:t>
      </w:r>
    </w:p>
    <w:p w14:paraId="220248FA" w14:textId="77777777" w:rsidR="00790619" w:rsidRDefault="00790619" w:rsidP="00790619">
      <w:pPr>
        <w:pStyle w:val="NoSpacing"/>
      </w:pPr>
      <w:r>
        <w:tab/>
      </w:r>
      <w:r>
        <w:tab/>
        <w:t xml:space="preserve">Durward(q.v.), mercers, appeared before John </w:t>
      </w:r>
      <w:proofErr w:type="spellStart"/>
      <w:r>
        <w:t>Gedney</w:t>
      </w:r>
      <w:proofErr w:type="spellEnd"/>
      <w:r>
        <w:t>, the Mayor(q.v.),</w:t>
      </w:r>
    </w:p>
    <w:p w14:paraId="4CB66B52" w14:textId="77777777" w:rsidR="00790619" w:rsidRDefault="00790619" w:rsidP="00790619">
      <w:pPr>
        <w:pStyle w:val="NoSpacing"/>
      </w:pPr>
      <w:r>
        <w:tab/>
      </w:r>
      <w:r>
        <w:tab/>
        <w:t xml:space="preserve">and the Aldermen and </w:t>
      </w:r>
      <w:proofErr w:type="gramStart"/>
      <w:r>
        <w:t>entered into</w:t>
      </w:r>
      <w:proofErr w:type="gramEnd"/>
      <w:r>
        <w:t xml:space="preserve"> a bond with John </w:t>
      </w:r>
      <w:proofErr w:type="spellStart"/>
      <w:r>
        <w:t>Chichele</w:t>
      </w:r>
      <w:proofErr w:type="spellEnd"/>
      <w:r>
        <w:t xml:space="preserve">, the </w:t>
      </w:r>
    </w:p>
    <w:p w14:paraId="0D401417" w14:textId="77777777" w:rsidR="00790619" w:rsidRDefault="00790619" w:rsidP="00790619">
      <w:pPr>
        <w:pStyle w:val="NoSpacing"/>
      </w:pPr>
      <w:r>
        <w:tab/>
      </w:r>
      <w:r>
        <w:tab/>
        <w:t>Chamberlain(q.v.), for the payment of £47 10s by him</w:t>
      </w:r>
    </w:p>
    <w:p w14:paraId="6E4F6E06" w14:textId="77777777" w:rsidR="00790619" w:rsidRDefault="00790619" w:rsidP="00790619">
      <w:pPr>
        <w:pStyle w:val="NoSpacing"/>
      </w:pPr>
      <w:r>
        <w:tab/>
      </w:r>
      <w:r>
        <w:tab/>
        <w:t>to Joanna, daughter of the late Robert Hull, grocer(q.v.).</w:t>
      </w:r>
    </w:p>
    <w:p w14:paraId="783CDACE" w14:textId="77777777" w:rsidR="00790619" w:rsidRDefault="00790619" w:rsidP="00790619">
      <w:pPr>
        <w:pStyle w:val="NoSpacing"/>
      </w:pPr>
      <w:r>
        <w:tab/>
      </w:r>
      <w:r>
        <w:tab/>
        <w:t>(“Calendar of Letter-Books of the City of London</w:t>
      </w:r>
      <w:proofErr w:type="gramStart"/>
      <w:r>
        <w:t>” :</w:t>
      </w:r>
      <w:proofErr w:type="gramEnd"/>
      <w:r>
        <w:t xml:space="preserve"> K  folio 235b)</w:t>
      </w:r>
    </w:p>
    <w:p w14:paraId="51A31023" w14:textId="77777777" w:rsidR="00790619" w:rsidRDefault="00790619" w:rsidP="00790619">
      <w:pPr>
        <w:pStyle w:val="NoSpacing"/>
      </w:pPr>
    </w:p>
    <w:p w14:paraId="77AEFFEE" w14:textId="77777777" w:rsidR="00790619" w:rsidRDefault="00790619" w:rsidP="00790619">
      <w:pPr>
        <w:pStyle w:val="NoSpacing"/>
      </w:pPr>
    </w:p>
    <w:p w14:paraId="0F9D38E9" w14:textId="77777777" w:rsidR="00790619" w:rsidRDefault="00790619" w:rsidP="00790619">
      <w:pPr>
        <w:pStyle w:val="NoSpacing"/>
      </w:pPr>
      <w:r>
        <w:t>9 September 2018</w:t>
      </w:r>
    </w:p>
    <w:p w14:paraId="1D9D0868" w14:textId="77777777" w:rsidR="006B2F86" w:rsidRPr="00E71FC3" w:rsidRDefault="007906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C66DE" w14:textId="77777777" w:rsidR="00790619" w:rsidRDefault="00790619" w:rsidP="00E71FC3">
      <w:pPr>
        <w:spacing w:after="0" w:line="240" w:lineRule="auto"/>
      </w:pPr>
      <w:r>
        <w:separator/>
      </w:r>
    </w:p>
  </w:endnote>
  <w:endnote w:type="continuationSeparator" w:id="0">
    <w:p w14:paraId="6ACDEBAB" w14:textId="77777777" w:rsidR="00790619" w:rsidRDefault="007906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39A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46838" w14:textId="77777777" w:rsidR="00790619" w:rsidRDefault="00790619" w:rsidP="00E71FC3">
      <w:pPr>
        <w:spacing w:after="0" w:line="240" w:lineRule="auto"/>
      </w:pPr>
      <w:r>
        <w:separator/>
      </w:r>
    </w:p>
  </w:footnote>
  <w:footnote w:type="continuationSeparator" w:id="0">
    <w:p w14:paraId="07F8D4F3" w14:textId="77777777" w:rsidR="00790619" w:rsidRDefault="007906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619"/>
    <w:rsid w:val="001A7C09"/>
    <w:rsid w:val="00577BD5"/>
    <w:rsid w:val="00656CBA"/>
    <w:rsid w:val="006A1F77"/>
    <w:rsid w:val="00733BE7"/>
    <w:rsid w:val="0079061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BE7F7"/>
  <w15:chartTrackingRefBased/>
  <w15:docId w15:val="{EB04AD87-CE53-44AE-9B92-D92A5095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2018-10-07T20:10:00Z</dcterms:created>
  <dcterms:modified xsi:type="dcterms:W3CDTF">2018-10-07T20:10:00Z</dcterms:modified>
</cp:coreProperties>
</file>